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B9FC" w14:textId="77777777" w:rsidR="00447DF3" w:rsidRDefault="00447DF3" w:rsidP="00447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5E1C4E7" w14:textId="77777777" w:rsidR="00447DF3" w:rsidRDefault="00447DF3" w:rsidP="00447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Hedon</w:t>
      </w:r>
      <w:proofErr w:type="spell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in  Holderness</w:t>
      </w:r>
      <w:proofErr w:type="gramEnd"/>
      <w:r>
        <w:rPr>
          <w:rFonts w:cs="Times New Roman"/>
          <w:szCs w:val="24"/>
        </w:rPr>
        <w:t>. Clerk.</w:t>
      </w:r>
    </w:p>
    <w:p w14:paraId="614B88EA" w14:textId="77777777" w:rsidR="00447DF3" w:rsidRDefault="00447DF3" w:rsidP="00447DF3">
      <w:pPr>
        <w:pStyle w:val="NoSpacing"/>
        <w:rPr>
          <w:rFonts w:cs="Times New Roman"/>
          <w:szCs w:val="24"/>
        </w:rPr>
      </w:pPr>
    </w:p>
    <w:p w14:paraId="29D05F49" w14:textId="77777777" w:rsidR="00447DF3" w:rsidRDefault="00447DF3" w:rsidP="00447DF3">
      <w:pPr>
        <w:pStyle w:val="NoSpacing"/>
        <w:rPr>
          <w:rFonts w:cs="Times New Roman"/>
          <w:szCs w:val="24"/>
        </w:rPr>
      </w:pPr>
    </w:p>
    <w:p w14:paraId="39E44B09" w14:textId="77777777" w:rsidR="00447DF3" w:rsidRDefault="00447DF3" w:rsidP="00447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Porter, chaplain(q.v.), brought a plaint of debt against him.</w:t>
      </w:r>
    </w:p>
    <w:p w14:paraId="061F781B" w14:textId="77777777" w:rsidR="00447DF3" w:rsidRDefault="00447DF3" w:rsidP="00447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04F6380" w14:textId="77777777" w:rsidR="00447DF3" w:rsidRDefault="00447DF3" w:rsidP="00447DF3">
      <w:pPr>
        <w:pStyle w:val="NoSpacing"/>
        <w:rPr>
          <w:rFonts w:cs="Times New Roman"/>
          <w:szCs w:val="24"/>
        </w:rPr>
      </w:pPr>
    </w:p>
    <w:p w14:paraId="00A8E81E" w14:textId="77777777" w:rsidR="00447DF3" w:rsidRDefault="00447DF3" w:rsidP="00447DF3">
      <w:pPr>
        <w:pStyle w:val="NoSpacing"/>
        <w:rPr>
          <w:rFonts w:cs="Times New Roman"/>
          <w:szCs w:val="24"/>
        </w:rPr>
      </w:pPr>
    </w:p>
    <w:p w14:paraId="6ADD665E" w14:textId="77777777" w:rsidR="00447DF3" w:rsidRDefault="00447DF3" w:rsidP="00447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February 2023</w:t>
      </w:r>
    </w:p>
    <w:p w14:paraId="1EC9A6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41E7" w14:textId="77777777" w:rsidR="00447DF3" w:rsidRDefault="00447DF3" w:rsidP="009139A6">
      <w:r>
        <w:separator/>
      </w:r>
    </w:p>
  </w:endnote>
  <w:endnote w:type="continuationSeparator" w:id="0">
    <w:p w14:paraId="5C9CC18D" w14:textId="77777777" w:rsidR="00447DF3" w:rsidRDefault="00447D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DF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E7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AFC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8861" w14:textId="77777777" w:rsidR="00447DF3" w:rsidRDefault="00447DF3" w:rsidP="009139A6">
      <w:r>
        <w:separator/>
      </w:r>
    </w:p>
  </w:footnote>
  <w:footnote w:type="continuationSeparator" w:id="0">
    <w:p w14:paraId="30A4D974" w14:textId="77777777" w:rsidR="00447DF3" w:rsidRDefault="00447D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0D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49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99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F3"/>
    <w:rsid w:val="000666E0"/>
    <w:rsid w:val="002510B7"/>
    <w:rsid w:val="00447DF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307BF"/>
  <w15:chartTrackingRefBased/>
  <w15:docId w15:val="{312D2A6D-F780-44FA-85BB-287E024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7D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2023-04-04T14:09:00Z</dcterms:created>
  <dcterms:modified xsi:type="dcterms:W3CDTF">2023-04-04T14:10:00Z</dcterms:modified>
</cp:coreProperties>
</file>